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tbl>
      <w:tblPr>
        <w:tblStyle w:val="7"/>
        <w:tblW w:w="10949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99"/>
        <w:gridCol w:w="7764"/>
        <w:gridCol w:w="15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90" w:hRule="atLeast"/>
          <w:jc w:val="center"/>
        </w:trPr>
        <w:tc>
          <w:tcPr>
            <w:tcW w:w="10949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运城职业技术学院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学生申请国家励志奖学金量化评分表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  <w:jc w:val="center"/>
        </w:trPr>
        <w:tc>
          <w:tcPr>
            <w:tcW w:w="10949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系别：          班级：             姓名：              学号：            电话：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0" w:hRule="atLeast"/>
          <w:jc w:val="center"/>
        </w:trPr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评分项目</w:t>
            </w:r>
          </w:p>
        </w:tc>
        <w:tc>
          <w:tcPr>
            <w:tcW w:w="7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评分标准</w:t>
            </w:r>
          </w:p>
        </w:tc>
        <w:tc>
          <w:tcPr>
            <w:tcW w:w="1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90" w:hRule="atLeast"/>
          <w:jc w:val="center"/>
        </w:trPr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学习成绩</w:t>
            </w:r>
          </w:p>
        </w:tc>
        <w:tc>
          <w:tcPr>
            <w:tcW w:w="7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评选学年成绩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排名，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专业人数在300人以上第一名计50分，后续名次依次减2分；专业人数每降50人第一名计分减2分，后续名次依次减2分，依次类推。</w:t>
            </w:r>
          </w:p>
        </w:tc>
        <w:tc>
          <w:tcPr>
            <w:tcW w:w="1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5" w:hRule="atLeast"/>
          <w:jc w:val="center"/>
        </w:trPr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家庭情况</w:t>
            </w:r>
          </w:p>
        </w:tc>
        <w:tc>
          <w:tcPr>
            <w:tcW w:w="7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认定为特别困难20分，比较困难15分，一般困难10分。</w:t>
            </w:r>
          </w:p>
        </w:tc>
        <w:tc>
          <w:tcPr>
            <w:tcW w:w="1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60" w:hRule="atLeast"/>
          <w:jc w:val="center"/>
        </w:trPr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取得资格证书</w:t>
            </w:r>
          </w:p>
        </w:tc>
        <w:tc>
          <w:tcPr>
            <w:tcW w:w="7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获得国家级职业资格证书、等级证书最低级别的加4分、往上一级加2分，以此类推，(例如：全国计算机等级证书一级4分，二级6分，三级8分)；其他各类等级证书（普通话证、技能证）等加2分，此项可累加。</w:t>
            </w:r>
          </w:p>
        </w:tc>
        <w:tc>
          <w:tcPr>
            <w:tcW w:w="1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25" w:hRule="atLeast"/>
          <w:jc w:val="center"/>
        </w:trPr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发表论文、文章</w:t>
            </w:r>
          </w:p>
        </w:tc>
        <w:tc>
          <w:tcPr>
            <w:tcW w:w="7764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在校期间，个人在国家级报纸、杂志、刊物等媒体上发表论文、文章的加10分；个人在省级报纸、杂志、刊物等媒体上发表论文、文章的加8分；个人在市级报纸、杂志、刊物等媒体上发表论文、文章的加6分；个人在院级报纸、杂志、刊物等媒体上发表论文、文章的加4分；此项可累加。</w:t>
            </w:r>
          </w:p>
        </w:tc>
        <w:tc>
          <w:tcPr>
            <w:tcW w:w="1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79" w:hRule="atLeast"/>
          <w:jc w:val="center"/>
        </w:trPr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公益活动、志愿服务、团学工作</w:t>
            </w:r>
          </w:p>
        </w:tc>
        <w:tc>
          <w:tcPr>
            <w:tcW w:w="7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在校期间，个人获得全国性公益活动、志愿服务等荣誉的加10分；个人获得全省性公益活动、志愿服务等荣誉的加8分；个人获得全市性公益活动、志愿服务等荣誉的加6分；个人获得全院性公益活动、志愿服务等荣誉的加4分；此项可累加。评选学年度，担任院级学生团体主席加6分；院学生团体部长和系学生会主席加5分，院学生团体副部长、协会（社团）会长和系学生会部长加4分，协会（社团）副会长、系学生会副部长、院学生团体干事、班长、团支书、学习委员等加3分；班级其他班委、系学生会干事加2分。此项不可累加。</w:t>
            </w:r>
          </w:p>
        </w:tc>
        <w:tc>
          <w:tcPr>
            <w:tcW w:w="158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90" w:hRule="atLeast"/>
          <w:jc w:val="center"/>
        </w:trPr>
        <w:tc>
          <w:tcPr>
            <w:tcW w:w="1599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各类评优</w:t>
            </w:r>
          </w:p>
        </w:tc>
        <w:tc>
          <w:tcPr>
            <w:tcW w:w="7764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校期间，个人获得全国性竞赛、技能大赛、文体活动、评优评模等荣誉的加20分；个人获得全省性竞赛、技能大赛、行业赛、文体活动、评优评模等荣誉的加10分；个人获得全市性竞赛、技能大赛、文体活动、评优评模等荣誉的加6分；个人获得全院性竞赛、技能大赛、文体活动、评优评模等荣誉的加4分；此项可累加。</w:t>
            </w:r>
          </w:p>
        </w:tc>
        <w:tc>
          <w:tcPr>
            <w:tcW w:w="1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  <w:jc w:val="center"/>
        </w:trPr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总得分</w:t>
            </w:r>
          </w:p>
        </w:tc>
        <w:tc>
          <w:tcPr>
            <w:tcW w:w="7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  <w:jc w:val="center"/>
        </w:trPr>
        <w:tc>
          <w:tcPr>
            <w:tcW w:w="10949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辅导员审核（签字）：           系（签字、盖章）：             日期：           </w:t>
            </w:r>
          </w:p>
        </w:tc>
      </w:tr>
    </w:tbl>
    <w:p>
      <w:pPr>
        <w:widowControl/>
        <w:spacing w:line="520" w:lineRule="exact"/>
        <w:jc w:val="left"/>
        <w:rPr>
          <w:rFonts w:hint="eastAsia" w:ascii="仿宋_GB2312" w:hAnsi="仿宋" w:eastAsia="仿宋_GB2312" w:cs="宋体"/>
          <w:color w:val="000000"/>
          <w:kern w:val="0"/>
          <w:sz w:val="28"/>
          <w:szCs w:val="28"/>
          <w:lang w:val="en-US" w:eastAsia="zh-CN"/>
        </w:rPr>
      </w:pPr>
    </w:p>
    <w:p/>
    <w:sectPr>
      <w:footerReference r:id="rId3" w:type="default"/>
      <w:footerReference r:id="rId4" w:type="even"/>
      <w:pgSz w:w="11906" w:h="16838"/>
      <w:pgMar w:top="1474" w:right="1474" w:bottom="1474" w:left="147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AB69AF"/>
    <w:rsid w:val="36AB69AF"/>
    <w:rsid w:val="6D535020"/>
    <w:rsid w:val="74274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link w:val="5"/>
    <w:semiHidden/>
    <w:uiPriority w:val="0"/>
    <w:rPr>
      <w:rFonts w:ascii="Tahoma" w:hAnsi="Tahoma"/>
      <w:sz w:val="24"/>
    </w:rPr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qFormat/>
    <w:uiPriority w:val="0"/>
    <w:pPr>
      <w:shd w:val="clear" w:color="auto" w:fill="00008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 Char Char Char Char Char Char Char"/>
    <w:basedOn w:val="2"/>
    <w:link w:val="4"/>
    <w:uiPriority w:val="0"/>
    <w:pPr>
      <w:spacing w:line="360" w:lineRule="auto"/>
    </w:pPr>
    <w:rPr>
      <w:rFonts w:ascii="Tahoma" w:hAnsi="Tahoma"/>
      <w:sz w:val="24"/>
    </w:rPr>
  </w:style>
  <w:style w:type="character" w:styleId="6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6446;&#24515;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2018-10-24T02:49:00Z</dcterms:created>
  <dc:creator>烟灰～</dc:creator>
  <cp:lastModifiedBy>烟灰～</cp:lastModifiedBy>
  <dcterms:modified xsi:type="dcterms:W3CDTF">2018-10-24T03:04:50Z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